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83CF800" w14:textId="77777777" w:rsidR="004C486B" w:rsidRDefault="004C486B" w:rsidP="004C486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SCORBURGH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d.1431)</w:t>
      </w:r>
    </w:p>
    <w:p w14:paraId="66030505" w14:textId="77777777" w:rsidR="004C486B" w:rsidRDefault="004C486B" w:rsidP="004C486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York. Potter.</w:t>
      </w:r>
    </w:p>
    <w:p w14:paraId="1CE475AC" w14:textId="77777777" w:rsidR="004C486B" w:rsidRDefault="004C486B" w:rsidP="004C486B">
      <w:pPr>
        <w:pStyle w:val="NoSpacing"/>
        <w:rPr>
          <w:rFonts w:cs="Times New Roman"/>
          <w:szCs w:val="24"/>
        </w:rPr>
      </w:pPr>
    </w:p>
    <w:p w14:paraId="03830DB2" w14:textId="77777777" w:rsidR="004C486B" w:rsidRDefault="004C486B" w:rsidP="004C486B">
      <w:pPr>
        <w:pStyle w:val="NoSpacing"/>
        <w:rPr>
          <w:rFonts w:cs="Times New Roman"/>
          <w:szCs w:val="24"/>
        </w:rPr>
      </w:pPr>
    </w:p>
    <w:p w14:paraId="55B120B5" w14:textId="77777777" w:rsidR="004C486B" w:rsidRDefault="004C486B" w:rsidP="004C486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1398</w:t>
      </w:r>
      <w:r>
        <w:rPr>
          <w:rFonts w:cs="Times New Roman"/>
          <w:szCs w:val="24"/>
        </w:rPr>
        <w:tab/>
        <w:t>He became a Freeman.</w:t>
      </w:r>
    </w:p>
    <w:p w14:paraId="07409EB1" w14:textId="77777777" w:rsidR="004C486B" w:rsidRDefault="004C486B" w:rsidP="004C486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(“Craftsmen and Industry </w:t>
      </w:r>
      <w:proofErr w:type="gramStart"/>
      <w:r>
        <w:rPr>
          <w:rFonts w:cs="Times New Roman"/>
          <w:szCs w:val="24"/>
        </w:rPr>
        <w:t>In</w:t>
      </w:r>
      <w:proofErr w:type="gramEnd"/>
      <w:r>
        <w:rPr>
          <w:rFonts w:cs="Times New Roman"/>
          <w:szCs w:val="24"/>
        </w:rPr>
        <w:t xml:space="preserve"> Late Medieval York” by Heather Crichton </w:t>
      </w:r>
    </w:p>
    <w:p w14:paraId="5514A518" w14:textId="77777777" w:rsidR="004C486B" w:rsidRDefault="004C486B" w:rsidP="004C486B">
      <w:pPr>
        <w:pStyle w:val="NoSpacing"/>
        <w:ind w:left="1440"/>
        <w:rPr>
          <w:rFonts w:cs="Times New Roman"/>
          <w:szCs w:val="24"/>
        </w:rPr>
      </w:pPr>
      <w:r>
        <w:rPr>
          <w:rFonts w:cs="Times New Roman"/>
          <w:szCs w:val="24"/>
        </w:rPr>
        <w:t>Swanson, a dissertation submitted for the degree of D.Phil., University of York, Department of History. December 1980 p.437 n.77)</w:t>
      </w:r>
    </w:p>
    <w:p w14:paraId="140E7DC9" w14:textId="77777777" w:rsidR="004C486B" w:rsidRDefault="004C486B" w:rsidP="004C486B">
      <w:pPr>
        <w:pStyle w:val="NoSpacing"/>
        <w:rPr>
          <w:rFonts w:cs="Times New Roman"/>
          <w:szCs w:val="24"/>
        </w:rPr>
      </w:pPr>
    </w:p>
    <w:p w14:paraId="0AFC495C" w14:textId="77777777" w:rsidR="004C486B" w:rsidRDefault="004C486B" w:rsidP="004C486B">
      <w:pPr>
        <w:pStyle w:val="NoSpacing"/>
        <w:rPr>
          <w:rFonts w:cs="Times New Roman"/>
          <w:szCs w:val="24"/>
        </w:rPr>
      </w:pPr>
    </w:p>
    <w:p w14:paraId="0B9710E3" w14:textId="77777777" w:rsidR="004C486B" w:rsidRDefault="004C486B" w:rsidP="004C486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5 June 2024</w:t>
      </w:r>
    </w:p>
    <w:p w14:paraId="6DAB8BFD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EA73D02" w14:textId="77777777" w:rsidR="004C486B" w:rsidRDefault="004C486B" w:rsidP="009139A6">
      <w:r>
        <w:separator/>
      </w:r>
    </w:p>
  </w:endnote>
  <w:endnote w:type="continuationSeparator" w:id="0">
    <w:p w14:paraId="53ADC854" w14:textId="77777777" w:rsidR="004C486B" w:rsidRDefault="004C486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E7A17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B9F318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2563C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D31A22E" w14:textId="77777777" w:rsidR="004C486B" w:rsidRDefault="004C486B" w:rsidP="009139A6">
      <w:r>
        <w:separator/>
      </w:r>
    </w:p>
  </w:footnote>
  <w:footnote w:type="continuationSeparator" w:id="0">
    <w:p w14:paraId="3158A569" w14:textId="77777777" w:rsidR="004C486B" w:rsidRDefault="004C486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6DD19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66980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EABD1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486B"/>
    <w:rsid w:val="000666E0"/>
    <w:rsid w:val="002510B7"/>
    <w:rsid w:val="00270799"/>
    <w:rsid w:val="004C486B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  <w:rsid w:val="00F75B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5F1CDB"/>
  <w15:chartTrackingRefBased/>
  <w15:docId w15:val="{3EBED117-2E42-4258-9A28-63C83831CB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44</Words>
  <Characters>251</Characters>
  <Application>Microsoft Office Word</Application>
  <DocSecurity>0</DocSecurity>
  <Lines>2</Lines>
  <Paragraphs>1</Paragraphs>
  <ScaleCrop>false</ScaleCrop>
  <Company/>
  <LinksUpToDate>false</LinksUpToDate>
  <CharactersWithSpaces>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2024-06-05T20:56:00Z</dcterms:created>
  <dcterms:modified xsi:type="dcterms:W3CDTF">2024-06-05T20:57:00Z</dcterms:modified>
</cp:coreProperties>
</file>